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0257" w14:textId="77777777" w:rsidR="00D60FB1" w:rsidRDefault="00D60FB1" w:rsidP="00D60F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NOKE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85C87F0" w14:textId="77777777" w:rsidR="00D60FB1" w:rsidRDefault="00D60FB1" w:rsidP="00D60F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Newington, Surrey. Butcher.</w:t>
      </w:r>
    </w:p>
    <w:p w14:paraId="70D7F533" w14:textId="77777777" w:rsidR="00D60FB1" w:rsidRDefault="00D60FB1" w:rsidP="00D60FB1">
      <w:pPr>
        <w:pStyle w:val="NoSpacing"/>
        <w:rPr>
          <w:rFonts w:cs="Times New Roman"/>
          <w:szCs w:val="24"/>
        </w:rPr>
      </w:pPr>
    </w:p>
    <w:p w14:paraId="27E69EC3" w14:textId="77777777" w:rsidR="00D60FB1" w:rsidRDefault="00D60FB1" w:rsidP="00D60FB1">
      <w:pPr>
        <w:pStyle w:val="NoSpacing"/>
        <w:rPr>
          <w:rFonts w:cs="Times New Roman"/>
          <w:szCs w:val="24"/>
        </w:rPr>
      </w:pPr>
    </w:p>
    <w:p w14:paraId="556574C8" w14:textId="77777777" w:rsidR="00D60FB1" w:rsidRDefault="00D60FB1" w:rsidP="00D60F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Otterbury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303E039C" w14:textId="77777777" w:rsidR="00D60FB1" w:rsidRDefault="00D60FB1" w:rsidP="00D60FB1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61D412D" w14:textId="77777777" w:rsidR="00D60FB1" w:rsidRDefault="00D60FB1" w:rsidP="00D60FB1">
      <w:pPr>
        <w:pStyle w:val="NoSpacing"/>
        <w:rPr>
          <w:rFonts w:cs="Times New Roman"/>
          <w:szCs w:val="24"/>
        </w:rPr>
      </w:pPr>
    </w:p>
    <w:p w14:paraId="3B5A3C75" w14:textId="77777777" w:rsidR="00D60FB1" w:rsidRDefault="00D60FB1" w:rsidP="00D60FB1">
      <w:pPr>
        <w:pStyle w:val="NoSpacing"/>
        <w:rPr>
          <w:rFonts w:cs="Times New Roman"/>
          <w:szCs w:val="24"/>
        </w:rPr>
      </w:pPr>
    </w:p>
    <w:p w14:paraId="0FCE1791" w14:textId="77777777" w:rsidR="00D60FB1" w:rsidRDefault="00D60FB1" w:rsidP="00D60FB1">
      <w:pPr>
        <w:pStyle w:val="NoSpacing"/>
        <w:rPr>
          <w:rFonts w:cs="Times New Roman"/>
          <w:szCs w:val="24"/>
        </w:rPr>
      </w:pPr>
    </w:p>
    <w:p w14:paraId="706ADEF4" w14:textId="77777777" w:rsidR="00D60FB1" w:rsidRDefault="00D60FB1" w:rsidP="00D60F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2022</w:t>
      </w:r>
    </w:p>
    <w:p w14:paraId="09506F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0FFE0" w14:textId="77777777" w:rsidR="00D60FB1" w:rsidRDefault="00D60FB1" w:rsidP="009139A6">
      <w:r>
        <w:separator/>
      </w:r>
    </w:p>
  </w:endnote>
  <w:endnote w:type="continuationSeparator" w:id="0">
    <w:p w14:paraId="074F25A8" w14:textId="77777777" w:rsidR="00D60FB1" w:rsidRDefault="00D60F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4D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3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830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45B0D" w14:textId="77777777" w:rsidR="00D60FB1" w:rsidRDefault="00D60FB1" w:rsidP="009139A6">
      <w:r>
        <w:separator/>
      </w:r>
    </w:p>
  </w:footnote>
  <w:footnote w:type="continuationSeparator" w:id="0">
    <w:p w14:paraId="6ABD0196" w14:textId="77777777" w:rsidR="00D60FB1" w:rsidRDefault="00D60F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67A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C98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05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FB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0FB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E21CC"/>
  <w15:chartTrackingRefBased/>
  <w15:docId w15:val="{BC8F7CB3-FF83-4481-B4F5-6130F1D2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0F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2022-11-01T21:05:00Z</dcterms:created>
  <dcterms:modified xsi:type="dcterms:W3CDTF">2022-11-01T21:06:00Z</dcterms:modified>
</cp:coreProperties>
</file>